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Suffolk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Suffolk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Suffolk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Suffolk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Suffolk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Suffolk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East Suffolk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Suffolk is estimated to be </w:t>
      </w:r>
      <w:r w:rsidRPr="00773DF7">
        <w:rPr>
          <w:rFonts w:ascii="Libre Franklin Light" w:eastAsia="Times New Roman" w:hAnsi="Libre Franklin Light" w:cs="Calibri Light"/>
          <w:b/>
          <w:bCs/>
          <w:color w:val="C45911" w:themeColor="accent2" w:themeShade="BF"/>
        </w:rPr>
        <w:t xml:space="preserve">£2,960,314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Suffolk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Suffolk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Suf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Suffolk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Suf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Suffolk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Suffolk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Suf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Suffolk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Suffolk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Suffolk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Suffolk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Suffolk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Suffolk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£2,960,314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Suffolk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£48,219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£997,189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£71,435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£36,834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£1,786,546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£2,960,314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Suffolk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Suffolk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Suffolk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Suffolk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Suffolk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Suffolk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Suffolk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Suffolk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D45D19E-FB3A-4894-B7C6-81F30843A2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